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09570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FC009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C009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56E3D">
        <w:trPr>
          <w:trHeight w:val="761"/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56E3D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6E3D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2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6E3D" w:rsidRPr="00456E3D" w:rsidRDefault="00456E3D" w:rsidP="00456E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ยนอก) ในการให้บริการตามภารกิจของ</w:t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าน และการพัฒนาคุณภาพการให้บริกา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</w:t>
            </w:r>
            <w:bookmarkStart w:id="0" w:name="_GoBack"/>
            <w:bookmarkEnd w:id="0"/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56E3D"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นางสิริมาศ  จันทวโร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614BB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56E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5301</w:t>
            </w:r>
          </w:p>
        </w:tc>
      </w:tr>
      <w:tr w:rsidR="002F054A" w:rsidRPr="003B7C5A" w:rsidTr="0009570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456E3D" w:rsidRDefault="002F054A" w:rsidP="00456E3D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94B2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</w:t>
            </w:r>
            <w:r w:rsidR="00D90DF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นางภัทรพ</w:t>
            </w:r>
            <w:r w:rsidR="00456E3D"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  โอฬารพุฒิกร</w:t>
            </w:r>
          </w:p>
          <w:p w:rsidR="006C7B37" w:rsidRPr="00456E3D" w:rsidRDefault="00456E3D" w:rsidP="00394B2B">
            <w:pPr>
              <w:tabs>
                <w:tab w:val="left" w:pos="1800"/>
                <w:tab w:val="left" w:pos="1980"/>
              </w:tabs>
              <w:rPr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</w:t>
            </w:r>
            <w:r w:rsidR="00394B2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นางสาวศิริพร  กิตติวรา</w:t>
            </w:r>
            <w:r w:rsidRPr="007123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6E3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614BB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02-610-5240</w:t>
            </w:r>
          </w:p>
          <w:p w:rsidR="00456E3D" w:rsidRPr="00335345" w:rsidRDefault="00456E3D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614BBB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5327</w:t>
            </w:r>
            <w:r w:rsidRPr="007123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</w:p>
        </w:tc>
      </w:tr>
      <w:tr w:rsidR="002F054A" w:rsidRPr="003B7C5A" w:rsidTr="00095707">
        <w:trPr>
          <w:gridAfter w:val="1"/>
          <w:wAfter w:w="6" w:type="dxa"/>
          <w:trHeight w:val="3336"/>
        </w:trPr>
        <w:tc>
          <w:tcPr>
            <w:tcW w:w="9663" w:type="dxa"/>
            <w:gridSpan w:val="3"/>
          </w:tcPr>
          <w:p w:rsidR="002F054A" w:rsidRPr="003B7C5A" w:rsidRDefault="002F054A" w:rsidP="00456E3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</w:p>
          <w:p w:rsid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ที่มารับบริการ หรือมาติดต่อประสานงานกับสำนัก/หน่วยงาน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456E3D" w:rsidRDefault="00456E3D" w:rsidP="00456E3D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-6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เจ้าหน้าที่ให้บริการด้วยความสุภาพ มีกัลยาณมิตร/อัธยาศัยดี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เจ้าหน้าที่ให้บริการด้วยความรวดเร็ว อำนวยความสะดวก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(3)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เจ้าหน้าที่ดูแลเอาใจใส่ กระตือรือร้น เต็มใจให้บริการ</w:t>
            </w:r>
          </w:p>
          <w:p w:rsidR="00456E3D" w:rsidRDefault="00456E3D" w:rsidP="00456E3D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(4) </w:t>
            </w:r>
            <w:r w:rsidR="00D9767F" w:rsidRPr="00536AD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เจ้าหน้าที่ให้คำแนะนำ และตอบข้อซักถามได้เป็นอย่างดี</w:t>
            </w:r>
          </w:p>
          <w:p w:rsid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</w:t>
            </w:r>
            <w:r w:rsidR="00D9767F" w:rsidRPr="00D976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ได้รับการบริการตรงตามความต้องการ (ถูกต้องและครบถ้วน)</w:t>
            </w:r>
            <w:r w:rsidR="00D9767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</w:p>
          <w:p w:rsidR="00E379B3" w:rsidRPr="00456E3D" w:rsidRDefault="00456E3D" w:rsidP="00456E3D">
            <w:pPr>
              <w:widowControl w:val="0"/>
              <w:tabs>
                <w:tab w:val="left" w:pos="1701"/>
              </w:tabs>
              <w:adjustRightInd w:val="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Pr="001D039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ชื่องาน</w:t>
            </w:r>
            <w:r w:rsidRPr="004A14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บริการ เรื่อง </w:t>
            </w:r>
            <w:r w:rsidRPr="004A14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การจัดการฝึกอบรมหลักสูตร “การบริหารงานอุดมศึกษาสายสนับสนุนระดับสูง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4A145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(นบสส.)” รุ่นที่ 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2F054A" w:rsidRPr="003B7C5A" w:rsidTr="00F37E68">
        <w:trPr>
          <w:gridAfter w:val="1"/>
          <w:wAfter w:w="6" w:type="dxa"/>
          <w:trHeight w:val="1976"/>
        </w:trPr>
        <w:tc>
          <w:tcPr>
            <w:tcW w:w="9663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0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7344"/>
            </w:tblGrid>
            <w:tr w:rsidR="00A155E3" w:rsidRPr="003B7C5A" w:rsidTr="00F37E68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Pr="00F01F4C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456E3D" w:rsidRPr="003B7C5A" w:rsidTr="00F37E68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</w:t>
                  </w:r>
                  <w:r>
                    <w:rPr>
                      <w:rFonts w:ascii="TH SarabunPSK" w:hAnsi="TH SarabunPSK" w:cs="TH SarabunPSK" w:hint="cs"/>
                      <w:spacing w:val="2"/>
                      <w:sz w:val="30"/>
                      <w:szCs w:val="30"/>
                      <w:cs/>
                    </w:rPr>
                    <w:t>ย</w:t>
                  </w:r>
                  <w:r>
                    <w:rPr>
                      <w:rFonts w:ascii="TH SarabunPSK" w:hAnsi="TH SarabunPSK" w:cs="TH SarabunPSK"/>
                      <w:spacing w:val="2"/>
                      <w:sz w:val="30"/>
                      <w:szCs w:val="30"/>
                      <w:cs/>
                    </w:rPr>
                    <w:t xml:space="preserve">ลักษณ์อักษรที่สามารถตรวจสอบได้ลงในคู่มือการปฏิบัติงาน </w:t>
                  </w:r>
                </w:p>
              </w:tc>
            </w:tr>
            <w:tr w:rsidR="00456E3D" w:rsidRPr="003B7C5A" w:rsidTr="00F37E68">
              <w:trPr>
                <w:trHeight w:val="1678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56E3D" w:rsidRPr="00F108FD" w:rsidRDefault="00456E3D" w:rsidP="00456E3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Pr="00F01F4C" w:rsidRDefault="00456E3D" w:rsidP="00456E3D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01F4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 </w:t>
                  </w:r>
                </w:p>
              </w:tc>
            </w:tr>
          </w:tbl>
          <w:p w:rsidR="00D73EC7" w:rsidRPr="000059AF" w:rsidRDefault="00D73EC7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D73EC7">
        <w:trPr>
          <w:gridAfter w:val="1"/>
          <w:wAfter w:w="6" w:type="dxa"/>
          <w:trHeight w:val="3218"/>
        </w:trPr>
        <w:tc>
          <w:tcPr>
            <w:tcW w:w="9663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68"/>
              <w:gridCol w:w="1477"/>
              <w:gridCol w:w="1433"/>
            </w:tblGrid>
            <w:tr w:rsidR="002F054A" w:rsidRPr="003B7C5A" w:rsidTr="00E57BB4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6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7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56E3D" w:rsidRPr="003B7C5A" w:rsidTr="00E57BB4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56E3D" w:rsidRPr="00617889" w:rsidRDefault="00456E3D" w:rsidP="00456E3D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</w:pPr>
                  <w:r w:rsidRPr="00617889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</w:t>
                  </w:r>
                  <w:r w:rsidRPr="00617889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276" w:type="dxa"/>
                </w:tcPr>
                <w:p w:rsidR="00456E3D" w:rsidRPr="0056202A" w:rsidRDefault="00456E3D" w:rsidP="00456E3D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6202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456E3D" w:rsidRPr="00AC4F8B" w:rsidRDefault="00456E3D" w:rsidP="00456E3D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56202A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550802" w:rsidP="00E57BB4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 </w:t>
                  </w:r>
                  <w:r w:rsidR="007B7A6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.00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7B7A69" w:rsidP="007C62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55080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="00550802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56E3D" w:rsidRDefault="00550802" w:rsidP="007C62C8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</w:t>
                  </w:r>
                  <w:r w:rsidR="007B7A6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</w:t>
                  </w:r>
                  <w:r w:rsidR="007C62C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</w:t>
                  </w:r>
                  <w:r w:rsidR="00624F98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6202A" w:rsidRPr="0056202A" w:rsidRDefault="0056202A" w:rsidP="0056202A">
            <w:pPr>
              <w:widowControl w:val="0"/>
              <w:tabs>
                <w:tab w:val="left" w:pos="1701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1.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ได้มีการวิเคราะห์ข้อมูลการให้บริการของแต่ละกลุ่มงานเกี่ยวกับ</w:t>
            </w:r>
            <w:r w:rsidRPr="00CD63B1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ผู้รับบริการหรือผู้ที่มีส่วนได้ส่วน</w:t>
            </w:r>
            <w:r w:rsidRPr="00CD63B1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เสีย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</w:t>
            </w:r>
            <w:r w:rsidRPr="007735D0">
              <w:rPr>
                <w:rFonts w:ascii="TH SarabunPSK" w:hAnsi="TH SarabunPSK" w:cs="TH SarabunPSK"/>
                <w:spacing w:val="2"/>
                <w:sz w:val="30"/>
                <w:szCs w:val="30"/>
                <w:cs/>
              </w:rPr>
              <w:t>ในการปฏิบัติงานตามภารกิจของสำนัก</w:t>
            </w:r>
            <w:r w:rsidRPr="007735D0"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 xml:space="preserve">ฯ </w:t>
            </w:r>
            <w:r>
              <w:rPr>
                <w:rFonts w:ascii="TH SarabunPSK" w:hAnsi="TH SarabunPSK" w:cs="TH SarabunPSK" w:hint="cs"/>
                <w:spacing w:val="2"/>
                <w:sz w:val="30"/>
                <w:szCs w:val="30"/>
                <w:cs/>
              </w:rPr>
              <w:t>แล้ว</w:t>
            </w:r>
            <w:r w:rsidRPr="007735D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โดยเลือก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โครงการพัฒนาบุคลากร 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การจัดการฝึกอบรมหลักสูตร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</w:t>
            </w:r>
            <w:r w:rsidRPr="00F451C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“การบริหารงานอุดมศึกษาสายสนับ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สนุนระดับสูง (นบสส.)” รุ่นที่ 18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ซึ่งกำหนดจัดฝึกอบรมระหว่างวันที่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            12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พฤศจิกายน - 28 ธันวาคม 2561 มาวัดความพึงพอใจเกี่ยวกับ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กระบวนการ ขั้นตอนการให้บริการ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เนื่องจากการจัด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ฝึกอบรม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ผู้บริหารมหาวิทยาลัยสายสนับสนุนระดับสูง</w:t>
            </w:r>
            <w:r w:rsidRPr="007735D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เป็นภารกิจของสำนักฯ 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เพื่อ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การเตรียมความพร้อม</w:t>
            </w:r>
            <w:r w:rsidRPr="00F451CA">
              <w:rPr>
                <w:rFonts w:ascii="TH SarabunPSK" w:hAnsi="TH SarabunPSK" w:cs="TH SarabunPSK"/>
                <w:sz w:val="30"/>
                <w:szCs w:val="30"/>
                <w:cs/>
              </w:rPr>
              <w:t>ในการเป็นผู้บริหารระดับสูงสายสนับสนุน ให้กับผู้ดำรงตำแหน่งผู้อำนวยการกอง ผู้อำนวยการสำนักงานอธิการบดีหรือเทียบเท่า ให้มีความรู้พื้นฐานในงานเกี่ยวกับอุดมศึกษาอย่างต่อเนื่องและรอบด้าน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และเป็นเครือข่ายที่จะพัฒนาความร่วมมือของสถาบันอุดมศึกษา</w:t>
            </w:r>
          </w:p>
          <w:p w:rsidR="0056202A" w:rsidRPr="00CD63B1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2.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ได้ดำเนินการจัดทำแบบสำรวจความพึงพอใจ ไม่พึงพอใจ ของผู้เข้ารับการอบรมฯ ในรุ่นที่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18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56202A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3.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ได้ดำเนินการจั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ดการฝึกอบรม ซึ่งได้สิ้นสุดแล้วเมื่อ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28 ธันวาคม 2561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  <w:p w:rsidR="000A5220" w:rsidRDefault="0056202A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4.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สำนักส่งเสริมและพัฒนาสมรรถนะบุคลากรได้ดำเน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ินการรวบรวมแบบสำรวจความพึงพอใจ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ไม่พึงพอใจ </w:t>
            </w:r>
            <w:r w:rsidRPr="00CD63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ของผู้เข้ารับการฝึกอบรมการบริหารงานอุดมศึกษาสายสนับสนุนระดับสูง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(นบสส.)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รุ่นที่ 18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D63B1">
              <w:rPr>
                <w:rFonts w:ascii="TH SarabunPSK" w:hAnsi="TH SarabunPSK" w:cs="TH SarabunPSK"/>
                <w:sz w:val="30"/>
                <w:szCs w:val="30"/>
                <w:cs/>
              </w:rPr>
              <w:t>ซึ่งจากการวิเคราะห์ข้อมูล ได้ผลสรุปความพึงพอใจในภาพรวมคิดเป็นร้อย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ละ </w:t>
            </w:r>
            <w:r w:rsidRPr="007B5293">
              <w:rPr>
                <w:rFonts w:ascii="TH SarabunPSK" w:hAnsi="TH SarabunPSK" w:cs="TH SarabunPSK"/>
                <w:sz w:val="30"/>
                <w:szCs w:val="30"/>
              </w:rPr>
              <w:t>98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0E10B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E10BE" w:rsidRPr="000E10BE">
              <w:rPr>
                <w:rFonts w:ascii="TH SarabunPSK" w:hAnsi="TH SarabunPSK" w:cs="TH SarabunPSK"/>
                <w:sz w:val="30"/>
                <w:szCs w:val="30"/>
                <w:cs/>
              </w:rPr>
              <w:t>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</w:r>
          </w:p>
          <w:p w:rsidR="000E10BE" w:rsidRDefault="000E10BE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0E10BE" w:rsidRPr="0056202A" w:rsidRDefault="000E10BE" w:rsidP="0056202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3B7C5A" w:rsidRPr="003B7C5A" w:rsidTr="0009570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0338DA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3B7C5A" w:rsidRPr="003B7C5A" w:rsidTr="0009570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0A5220" w:rsidRPr="000D55E0" w:rsidRDefault="000338DA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-</w:t>
            </w:r>
          </w:p>
        </w:tc>
      </w:tr>
      <w:tr w:rsidR="002F054A" w:rsidRPr="003B7C5A" w:rsidTr="0009570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0338DA" w:rsidRPr="007B5293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แบบสำรวจความพึงพอใจและไม่พึงพอใจในกระบวนงานการจัดทำคำรับรองการปฏิบัติราชการฯ</w:t>
            </w:r>
          </w:p>
          <w:p w:rsidR="002F0A94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2. </w:t>
            </w:r>
            <w:r w:rsidRPr="007B5293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รายงานผลการสำรวจความพึงพอใจและไม่พึงพอใจในกระบวนงานการจัดทำคำรับรองฯ</w:t>
            </w:r>
          </w:p>
          <w:p w:rsidR="000338DA" w:rsidRPr="000D55E0" w:rsidRDefault="000338DA" w:rsidP="000338DA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0338DA">
              <w:rPr>
                <w:rFonts w:ascii="TH SarabunPSK" w:hAnsi="TH SarabunPSK" w:cs="TH SarabunPSK"/>
                <w:sz w:val="30"/>
                <w:szCs w:val="30"/>
                <w:cs/>
              </w:rPr>
              <w:t>3. คู่มือการปฏิบัติงานการจัดฝึกอบรม “หลักสูตรการบริหารงานอุดมศึกษาสายสนับสนุนระดับสูง (นบสส.)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37E68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6F7" w:rsidRDefault="00E026F7">
      <w:r>
        <w:separator/>
      </w:r>
    </w:p>
  </w:endnote>
  <w:endnote w:type="continuationSeparator" w:id="0">
    <w:p w:rsidR="00E026F7" w:rsidRDefault="00E02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6F7" w:rsidRDefault="00E026F7">
      <w:r>
        <w:separator/>
      </w:r>
    </w:p>
  </w:footnote>
  <w:footnote w:type="continuationSeparator" w:id="0">
    <w:p w:rsidR="00E026F7" w:rsidRDefault="00E026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F37E68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47DE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F37E68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47DE1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99.5pt;height:199.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059AF"/>
    <w:rsid w:val="000246DC"/>
    <w:rsid w:val="00025C73"/>
    <w:rsid w:val="00031EAA"/>
    <w:rsid w:val="000338DA"/>
    <w:rsid w:val="00036777"/>
    <w:rsid w:val="000539CC"/>
    <w:rsid w:val="00061364"/>
    <w:rsid w:val="0007652E"/>
    <w:rsid w:val="00086869"/>
    <w:rsid w:val="00095707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10BE"/>
    <w:rsid w:val="000E60D4"/>
    <w:rsid w:val="00106E78"/>
    <w:rsid w:val="00116186"/>
    <w:rsid w:val="0012187F"/>
    <w:rsid w:val="00130734"/>
    <w:rsid w:val="00135353"/>
    <w:rsid w:val="00154194"/>
    <w:rsid w:val="0018175B"/>
    <w:rsid w:val="00183161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94B2B"/>
    <w:rsid w:val="003B7C5A"/>
    <w:rsid w:val="003C016E"/>
    <w:rsid w:val="003C2C30"/>
    <w:rsid w:val="003E0FCD"/>
    <w:rsid w:val="003E1BC4"/>
    <w:rsid w:val="003E4227"/>
    <w:rsid w:val="003F0CC5"/>
    <w:rsid w:val="004032BC"/>
    <w:rsid w:val="00413946"/>
    <w:rsid w:val="00420AFB"/>
    <w:rsid w:val="00426790"/>
    <w:rsid w:val="004306B6"/>
    <w:rsid w:val="0043284A"/>
    <w:rsid w:val="00436A70"/>
    <w:rsid w:val="00443E73"/>
    <w:rsid w:val="00447DE1"/>
    <w:rsid w:val="00453A01"/>
    <w:rsid w:val="00456E3D"/>
    <w:rsid w:val="004572D8"/>
    <w:rsid w:val="004640F2"/>
    <w:rsid w:val="00466391"/>
    <w:rsid w:val="0047528C"/>
    <w:rsid w:val="00487609"/>
    <w:rsid w:val="00490606"/>
    <w:rsid w:val="004A12ED"/>
    <w:rsid w:val="004B1D7E"/>
    <w:rsid w:val="004C3B2B"/>
    <w:rsid w:val="004C5E52"/>
    <w:rsid w:val="005047DE"/>
    <w:rsid w:val="00516FD7"/>
    <w:rsid w:val="005437F6"/>
    <w:rsid w:val="00546DE3"/>
    <w:rsid w:val="00550802"/>
    <w:rsid w:val="0056202A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4BBB"/>
    <w:rsid w:val="0061749F"/>
    <w:rsid w:val="00623624"/>
    <w:rsid w:val="00624F98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316A6"/>
    <w:rsid w:val="007415B9"/>
    <w:rsid w:val="00757110"/>
    <w:rsid w:val="007605D4"/>
    <w:rsid w:val="00764DED"/>
    <w:rsid w:val="007706C4"/>
    <w:rsid w:val="00773946"/>
    <w:rsid w:val="007A21D4"/>
    <w:rsid w:val="007A5E7D"/>
    <w:rsid w:val="007B7A69"/>
    <w:rsid w:val="007C62C8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26A52"/>
    <w:rsid w:val="00B5406D"/>
    <w:rsid w:val="00B67D46"/>
    <w:rsid w:val="00B76FCB"/>
    <w:rsid w:val="00B834C3"/>
    <w:rsid w:val="00BA1A21"/>
    <w:rsid w:val="00BB15CB"/>
    <w:rsid w:val="00BB2E91"/>
    <w:rsid w:val="00BC4597"/>
    <w:rsid w:val="00BC5E9D"/>
    <w:rsid w:val="00BC746C"/>
    <w:rsid w:val="00C05ABF"/>
    <w:rsid w:val="00C06017"/>
    <w:rsid w:val="00C6134E"/>
    <w:rsid w:val="00C67D71"/>
    <w:rsid w:val="00C8602F"/>
    <w:rsid w:val="00CE50B1"/>
    <w:rsid w:val="00CF0196"/>
    <w:rsid w:val="00CF3A4A"/>
    <w:rsid w:val="00CF45AF"/>
    <w:rsid w:val="00D134A9"/>
    <w:rsid w:val="00D14459"/>
    <w:rsid w:val="00D14C29"/>
    <w:rsid w:val="00D26B5D"/>
    <w:rsid w:val="00D43F4A"/>
    <w:rsid w:val="00D45272"/>
    <w:rsid w:val="00D45D22"/>
    <w:rsid w:val="00D553D4"/>
    <w:rsid w:val="00D6022A"/>
    <w:rsid w:val="00D63723"/>
    <w:rsid w:val="00D73EC7"/>
    <w:rsid w:val="00D816DE"/>
    <w:rsid w:val="00D82B80"/>
    <w:rsid w:val="00D849B7"/>
    <w:rsid w:val="00D90DFF"/>
    <w:rsid w:val="00D9767F"/>
    <w:rsid w:val="00D97ED4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26F7"/>
    <w:rsid w:val="00E04588"/>
    <w:rsid w:val="00E13428"/>
    <w:rsid w:val="00E36CAD"/>
    <w:rsid w:val="00E379B3"/>
    <w:rsid w:val="00E40020"/>
    <w:rsid w:val="00E52C4C"/>
    <w:rsid w:val="00E57BB4"/>
    <w:rsid w:val="00E70398"/>
    <w:rsid w:val="00E873D6"/>
    <w:rsid w:val="00EC4F92"/>
    <w:rsid w:val="00EF0FBF"/>
    <w:rsid w:val="00EF0FDC"/>
    <w:rsid w:val="00EF441F"/>
    <w:rsid w:val="00EF49EB"/>
    <w:rsid w:val="00EF594D"/>
    <w:rsid w:val="00EF751B"/>
    <w:rsid w:val="00F04C1B"/>
    <w:rsid w:val="00F06FE3"/>
    <w:rsid w:val="00F1013C"/>
    <w:rsid w:val="00F27EE1"/>
    <w:rsid w:val="00F37E68"/>
    <w:rsid w:val="00F52E7F"/>
    <w:rsid w:val="00F73062"/>
    <w:rsid w:val="00F7458E"/>
    <w:rsid w:val="00F77139"/>
    <w:rsid w:val="00F777A5"/>
    <w:rsid w:val="00F800B7"/>
    <w:rsid w:val="00FA7B8B"/>
    <w:rsid w:val="00FB168E"/>
    <w:rsid w:val="00FB2183"/>
    <w:rsid w:val="00FC0092"/>
    <w:rsid w:val="00FC1974"/>
    <w:rsid w:val="00FC7650"/>
    <w:rsid w:val="00FD4E66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78320A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A09FE-CA06-4A08-BFB6-69A9310D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ศุภลักษณ์ พรมประทีป</cp:lastModifiedBy>
  <cp:revision>12</cp:revision>
  <cp:lastPrinted>2019-05-22T02:34:00Z</cp:lastPrinted>
  <dcterms:created xsi:type="dcterms:W3CDTF">2019-07-24T03:12:00Z</dcterms:created>
  <dcterms:modified xsi:type="dcterms:W3CDTF">2019-09-03T03:59:00Z</dcterms:modified>
</cp:coreProperties>
</file>